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3589F" w14:textId="77777777" w:rsidR="00E95158" w:rsidRDefault="00E95158"/>
    <w:p w14:paraId="58F358A0" w14:textId="77777777" w:rsidR="00E95158" w:rsidRDefault="00E95158"/>
    <w:p w14:paraId="58F358A1" w14:textId="77777777" w:rsidR="00E95158" w:rsidRDefault="00E95158"/>
    <w:p w14:paraId="58F358A2" w14:textId="77777777" w:rsidR="00E95158" w:rsidRDefault="00E95158"/>
    <w:p w14:paraId="58F358A3" w14:textId="77777777" w:rsidR="00E95158" w:rsidRDefault="00E95158"/>
    <w:p w14:paraId="58F358A4" w14:textId="77777777" w:rsidR="00E95158" w:rsidRDefault="00E95158"/>
    <w:p w14:paraId="58F358A5" w14:textId="77777777" w:rsidR="00E95158" w:rsidRDefault="00E95158"/>
    <w:p w14:paraId="58F358A6" w14:textId="77777777" w:rsidR="00E95158" w:rsidRDefault="00E95158"/>
    <w:p w14:paraId="58F358A7" w14:textId="77777777" w:rsidR="00E95158" w:rsidRDefault="00E95158"/>
    <w:p w14:paraId="58F358A8" w14:textId="77777777" w:rsidR="00E95158" w:rsidRDefault="00E95158"/>
    <w:p w14:paraId="58F358A9" w14:textId="77777777" w:rsidR="00E95158" w:rsidRDefault="00E95158"/>
    <w:p w14:paraId="58F358AA" w14:textId="77777777" w:rsidR="00E95158" w:rsidRDefault="00E95158" w:rsidP="00C70EF4">
      <w:pPr>
        <w:tabs>
          <w:tab w:val="left" w:pos="1511"/>
        </w:tabs>
      </w:pPr>
    </w:p>
    <w:p w14:paraId="58F358AB" w14:textId="77777777" w:rsidR="00E95158" w:rsidRDefault="00E95158"/>
    <w:p w14:paraId="58F358AC" w14:textId="77777777" w:rsidR="00E95158" w:rsidRDefault="00E95158"/>
    <w:p w14:paraId="58F358B1" w14:textId="1617C07F" w:rsidR="00C86700" w:rsidRDefault="00EB167F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 xml:space="preserve">Konkurransegrunnlag </w:t>
      </w:r>
      <w:r w:rsidR="009C4AA5">
        <w:rPr>
          <w:b/>
          <w:bCs/>
          <w:sz w:val="48"/>
          <w:szCs w:val="48"/>
        </w:rPr>
        <w:t>V</w:t>
      </w:r>
      <w:r w:rsidR="0094129C">
        <w:rPr>
          <w:b/>
          <w:bCs/>
          <w:sz w:val="48"/>
          <w:szCs w:val="48"/>
        </w:rPr>
        <w:t>egoppmerking</w:t>
      </w:r>
    </w:p>
    <w:p w14:paraId="5E78B48F" w14:textId="57B3CD6E" w:rsidR="000608C8" w:rsidRDefault="000608C8">
      <w:pPr>
        <w:rPr>
          <w:b/>
          <w:bCs/>
          <w:sz w:val="48"/>
          <w:szCs w:val="48"/>
        </w:rPr>
      </w:pPr>
    </w:p>
    <w:p w14:paraId="27DCDBFD" w14:textId="4647C86D" w:rsidR="000608C8" w:rsidRPr="00FD0D19" w:rsidRDefault="00D91C7B">
      <w:pPr>
        <w:rPr>
          <w:bCs/>
          <w:sz w:val="48"/>
          <w:szCs w:val="48"/>
        </w:rPr>
      </w:pPr>
      <w:r w:rsidRPr="002C69AD">
        <w:rPr>
          <w:b/>
          <w:sz w:val="40"/>
          <w:szCs w:val="40"/>
        </w:rPr>
        <w:t>Kontrakt</w:t>
      </w:r>
      <w:r>
        <w:rPr>
          <w:bCs/>
          <w:sz w:val="48"/>
          <w:szCs w:val="48"/>
        </w:rPr>
        <w:t xml:space="preserve">: </w:t>
      </w:r>
      <w:r w:rsidRPr="006B3043">
        <w:rPr>
          <w:b/>
          <w:sz w:val="40"/>
          <w:szCs w:val="40"/>
          <w:highlight w:val="lightGray"/>
        </w:rPr>
        <w:t xml:space="preserve">Kontraktsnavn </w:t>
      </w:r>
      <w:bookmarkStart w:id="0" w:name="_Hlk56405467"/>
      <w:r w:rsidRPr="006B3043">
        <w:rPr>
          <w:b/>
          <w:sz w:val="40"/>
          <w:szCs w:val="40"/>
          <w:highlight w:val="lightGray"/>
        </w:rPr>
        <w:t>20</w:t>
      </w:r>
      <w:r w:rsidR="00096F70">
        <w:rPr>
          <w:b/>
          <w:sz w:val="40"/>
          <w:szCs w:val="40"/>
          <w:highlight w:val="lightGray"/>
        </w:rPr>
        <w:t>2</w:t>
      </w:r>
      <w:r w:rsidR="006B3043" w:rsidRPr="006B3043">
        <w:rPr>
          <w:b/>
          <w:sz w:val="40"/>
          <w:szCs w:val="40"/>
          <w:highlight w:val="lightGray"/>
        </w:rPr>
        <w:t>å</w:t>
      </w:r>
      <w:r w:rsidRPr="006B3043">
        <w:rPr>
          <w:b/>
          <w:sz w:val="40"/>
          <w:szCs w:val="40"/>
          <w:highlight w:val="lightGray"/>
        </w:rPr>
        <w:t xml:space="preserve"> – 20</w:t>
      </w:r>
      <w:bookmarkEnd w:id="0"/>
      <w:r w:rsidR="00096F70">
        <w:rPr>
          <w:b/>
          <w:sz w:val="40"/>
          <w:szCs w:val="40"/>
          <w:highlight w:val="lightGray"/>
        </w:rPr>
        <w:t>2</w:t>
      </w:r>
      <w:r w:rsidR="006B3043" w:rsidRPr="006B3043">
        <w:rPr>
          <w:b/>
          <w:sz w:val="40"/>
          <w:szCs w:val="40"/>
          <w:highlight w:val="lightGray"/>
        </w:rPr>
        <w:t>å</w:t>
      </w:r>
    </w:p>
    <w:p w14:paraId="58F358B2" w14:textId="77777777" w:rsidR="00C86700" w:rsidRPr="00C86700" w:rsidRDefault="00C86700">
      <w:pPr>
        <w:rPr>
          <w:bCs/>
          <w:sz w:val="22"/>
          <w:szCs w:val="22"/>
        </w:rPr>
      </w:pPr>
    </w:p>
    <w:p w14:paraId="58F358B6" w14:textId="77777777" w:rsidR="00E95158" w:rsidRDefault="00E95158"/>
    <w:p w14:paraId="1225E4E5" w14:textId="75DFB96B" w:rsidR="008A5632" w:rsidRDefault="008A5632" w:rsidP="008A5632">
      <w:pPr>
        <w:rPr>
          <w:b/>
          <w:bCs/>
        </w:rPr>
      </w:pPr>
    </w:p>
    <w:p w14:paraId="22D941D2" w14:textId="03BEEA30" w:rsidR="00150A09" w:rsidRDefault="00150A09" w:rsidP="008A5632">
      <w:pPr>
        <w:rPr>
          <w:b/>
          <w:bCs/>
        </w:rPr>
      </w:pPr>
    </w:p>
    <w:p w14:paraId="4E2ADF32" w14:textId="5DC15E00" w:rsidR="00150A09" w:rsidRDefault="00150A09" w:rsidP="008A5632">
      <w:pPr>
        <w:rPr>
          <w:b/>
          <w:bCs/>
        </w:rPr>
      </w:pPr>
    </w:p>
    <w:p w14:paraId="5E4001DC" w14:textId="58944949" w:rsidR="00150A09" w:rsidRDefault="00150A09" w:rsidP="008A5632">
      <w:pPr>
        <w:rPr>
          <w:b/>
          <w:bCs/>
        </w:rPr>
      </w:pPr>
    </w:p>
    <w:p w14:paraId="4BCC52BB" w14:textId="788EA845" w:rsidR="00150A09" w:rsidRDefault="00150A09" w:rsidP="008A5632">
      <w:pPr>
        <w:rPr>
          <w:b/>
          <w:bCs/>
        </w:rPr>
      </w:pPr>
    </w:p>
    <w:p w14:paraId="13DA6531" w14:textId="3C68C1AC" w:rsidR="00150A09" w:rsidRDefault="00150A09" w:rsidP="008A5632">
      <w:pPr>
        <w:rPr>
          <w:b/>
          <w:bCs/>
        </w:rPr>
      </w:pPr>
    </w:p>
    <w:p w14:paraId="19DAB828" w14:textId="76D793BF" w:rsidR="00150A09" w:rsidRDefault="00150A09" w:rsidP="008A5632">
      <w:pPr>
        <w:rPr>
          <w:b/>
          <w:bCs/>
        </w:rPr>
      </w:pPr>
    </w:p>
    <w:p w14:paraId="474BEF96" w14:textId="4733283B" w:rsidR="00150A09" w:rsidRDefault="00150A09" w:rsidP="008A5632">
      <w:pPr>
        <w:rPr>
          <w:b/>
          <w:bCs/>
        </w:rPr>
      </w:pPr>
    </w:p>
    <w:p w14:paraId="109B3801" w14:textId="2DC0264D" w:rsidR="00150A09" w:rsidRDefault="00150A09" w:rsidP="008A5632">
      <w:pPr>
        <w:rPr>
          <w:b/>
          <w:bCs/>
        </w:rPr>
      </w:pPr>
    </w:p>
    <w:p w14:paraId="3F8A2AB2" w14:textId="3294B685" w:rsidR="00150A09" w:rsidRDefault="00150A09" w:rsidP="008A5632">
      <w:pPr>
        <w:rPr>
          <w:b/>
          <w:bCs/>
        </w:rPr>
      </w:pPr>
    </w:p>
    <w:p w14:paraId="0E2AED94" w14:textId="1FE8F167" w:rsidR="00150A09" w:rsidRDefault="00150A09" w:rsidP="008A5632">
      <w:pPr>
        <w:rPr>
          <w:b/>
          <w:bCs/>
        </w:rPr>
      </w:pPr>
    </w:p>
    <w:p w14:paraId="1D2796E3" w14:textId="661C7A91" w:rsidR="00150A09" w:rsidRPr="00EA03B0" w:rsidRDefault="00150A09" w:rsidP="008A5632">
      <w:pPr>
        <w:rPr>
          <w:b/>
          <w:bCs/>
        </w:rPr>
      </w:pPr>
      <w:r>
        <w:rPr>
          <w:b/>
        </w:rPr>
        <w:t xml:space="preserve">Tilbudsnummer: </w:t>
      </w:r>
      <w:r w:rsidR="008F4B33">
        <w:rPr>
          <w:b/>
        </w:rPr>
        <w:tab/>
      </w:r>
      <w:proofErr w:type="spellStart"/>
      <w:r w:rsidRPr="0069051E">
        <w:rPr>
          <w:b/>
          <w:highlight w:val="lightGray"/>
        </w:rPr>
        <w:t>xxxx</w:t>
      </w:r>
      <w:proofErr w:type="spellEnd"/>
      <w:r w:rsidRPr="0069051E">
        <w:rPr>
          <w:b/>
          <w:highlight w:val="lightGray"/>
        </w:rPr>
        <w:t xml:space="preserve"> / </w:t>
      </w:r>
      <w:proofErr w:type="spellStart"/>
      <w:r w:rsidRPr="0069051E">
        <w:rPr>
          <w:b/>
          <w:highlight w:val="lightGray"/>
        </w:rPr>
        <w:t>xxxxxx</w:t>
      </w:r>
      <w:proofErr w:type="spellEnd"/>
    </w:p>
    <w:p w14:paraId="77C3DA43" w14:textId="3EC555CD" w:rsidR="0085789B" w:rsidRDefault="0085789B" w:rsidP="0085789B">
      <w:pPr>
        <w:rPr>
          <w:b/>
        </w:rPr>
      </w:pPr>
      <w:proofErr w:type="spellStart"/>
      <w:r>
        <w:rPr>
          <w:b/>
        </w:rPr>
        <w:t>Saksnr</w:t>
      </w:r>
      <w:proofErr w:type="spellEnd"/>
      <w:r>
        <w:rPr>
          <w:b/>
        </w:rPr>
        <w:t xml:space="preserve">: </w:t>
      </w:r>
      <w:r w:rsidR="008F4B33">
        <w:rPr>
          <w:b/>
        </w:rPr>
        <w:tab/>
      </w:r>
      <w:r w:rsidR="008F4B33">
        <w:rPr>
          <w:b/>
        </w:rPr>
        <w:tab/>
      </w:r>
      <w:r w:rsidR="008F4B33">
        <w:rPr>
          <w:b/>
        </w:rPr>
        <w:tab/>
      </w:r>
      <w:r w:rsidR="008F4B33">
        <w:rPr>
          <w:b/>
        </w:rPr>
        <w:tab/>
      </w:r>
      <w:r>
        <w:rPr>
          <w:b/>
          <w:highlight w:val="lightGray"/>
        </w:rPr>
        <w:t>xx /</w:t>
      </w:r>
      <w:proofErr w:type="spellStart"/>
      <w:r>
        <w:rPr>
          <w:b/>
          <w:highlight w:val="lightGray"/>
        </w:rPr>
        <w:t>xxxxxx</w:t>
      </w:r>
      <w:proofErr w:type="spellEnd"/>
    </w:p>
    <w:p w14:paraId="58F358BE" w14:textId="5F4BBDF9" w:rsidR="00E95158" w:rsidRDefault="00E95158">
      <w:pPr>
        <w:rPr>
          <w:b/>
        </w:rPr>
      </w:pPr>
    </w:p>
    <w:p w14:paraId="20FFD5C6" w14:textId="11B8E127" w:rsidR="00F73F21" w:rsidRDefault="00F73F21">
      <w:pPr>
        <w:rPr>
          <w:b/>
        </w:rPr>
      </w:pPr>
    </w:p>
    <w:p w14:paraId="7CA24EEF" w14:textId="77777777" w:rsidR="00F73F21" w:rsidRDefault="00F73F21">
      <w:pPr>
        <w:rPr>
          <w:b/>
        </w:rPr>
      </w:pPr>
    </w:p>
    <w:p w14:paraId="58F358BF" w14:textId="77777777" w:rsidR="00E95158" w:rsidRDefault="00E95158"/>
    <w:p w14:paraId="58F358C0" w14:textId="77777777" w:rsidR="00E95158" w:rsidRDefault="00E95158"/>
    <w:p w14:paraId="58F358C1" w14:textId="77777777" w:rsidR="00E95158" w:rsidRDefault="00E95158"/>
    <w:p w14:paraId="053BDF69" w14:textId="77777777" w:rsidR="0085558F" w:rsidRDefault="0085558F" w:rsidP="00B06118">
      <w:pPr>
        <w:pStyle w:val="Bunntekst"/>
        <w:rPr>
          <w:sz w:val="20"/>
        </w:rPr>
      </w:pPr>
    </w:p>
    <w:p w14:paraId="5E0B0A42" w14:textId="77777777" w:rsidR="0085558F" w:rsidRDefault="0085558F" w:rsidP="00B06118">
      <w:pPr>
        <w:pStyle w:val="Bunntekst"/>
        <w:rPr>
          <w:sz w:val="20"/>
        </w:rPr>
      </w:pPr>
    </w:p>
    <w:p w14:paraId="498338D1" w14:textId="77777777" w:rsidR="0085558F" w:rsidRDefault="0085558F" w:rsidP="00B06118">
      <w:pPr>
        <w:pStyle w:val="Bunntekst"/>
        <w:rPr>
          <w:sz w:val="20"/>
        </w:rPr>
      </w:pPr>
    </w:p>
    <w:p w14:paraId="68BD4A76" w14:textId="77777777" w:rsidR="0085558F" w:rsidRDefault="0085558F" w:rsidP="00B06118">
      <w:pPr>
        <w:pStyle w:val="Bunntekst"/>
        <w:rPr>
          <w:sz w:val="20"/>
        </w:rPr>
      </w:pPr>
    </w:p>
    <w:p w14:paraId="3079AA60" w14:textId="77777777" w:rsidR="0085558F" w:rsidRDefault="0085558F" w:rsidP="00B06118">
      <w:pPr>
        <w:pStyle w:val="Bunntekst"/>
        <w:rPr>
          <w:sz w:val="20"/>
        </w:rPr>
      </w:pPr>
    </w:p>
    <w:p w14:paraId="58F358C2" w14:textId="77777777" w:rsidR="00E95158" w:rsidRDefault="00E95158">
      <w:r>
        <w:br w:type="page"/>
      </w:r>
    </w:p>
    <w:p w14:paraId="58F358C3" w14:textId="77777777" w:rsidR="00E95158" w:rsidRDefault="00E95158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Innholdsliste</w:t>
      </w:r>
    </w:p>
    <w:p w14:paraId="58F358C4" w14:textId="77777777" w:rsidR="00E95158" w:rsidRDefault="00E95158"/>
    <w:p w14:paraId="58F358C5" w14:textId="77777777" w:rsidR="00E95158" w:rsidRDefault="00E95158"/>
    <w:p w14:paraId="58F358C6" w14:textId="77777777" w:rsidR="00E95158" w:rsidRDefault="00E95158">
      <w:pPr>
        <w:rPr>
          <w:b/>
          <w:bCs/>
        </w:rPr>
      </w:pPr>
      <w:r>
        <w:rPr>
          <w:b/>
          <w:bCs/>
        </w:rPr>
        <w:t>A</w:t>
      </w:r>
      <w:r>
        <w:rPr>
          <w:b/>
          <w:bCs/>
        </w:rPr>
        <w:tab/>
      </w:r>
      <w:r>
        <w:rPr>
          <w:b/>
          <w:bCs/>
        </w:rPr>
        <w:tab/>
      </w:r>
      <w:r w:rsidR="00A14B18">
        <w:rPr>
          <w:b/>
          <w:bCs/>
        </w:rPr>
        <w:t>Informasjon om kontrakten</w:t>
      </w:r>
    </w:p>
    <w:p w14:paraId="58F358C7" w14:textId="77777777" w:rsidR="00E95158" w:rsidRDefault="00E95158">
      <w:r>
        <w:t>A0</w:t>
      </w:r>
      <w:r>
        <w:tab/>
        <w:t>Forside og innholdsliste</w:t>
      </w:r>
    </w:p>
    <w:p w14:paraId="58F358C8" w14:textId="77777777" w:rsidR="00E95158" w:rsidRDefault="00E95158">
      <w:r>
        <w:t>A1</w:t>
      </w:r>
      <w:r>
        <w:tab/>
        <w:t>Dokumentliste</w:t>
      </w:r>
    </w:p>
    <w:p w14:paraId="58F358C9" w14:textId="77777777" w:rsidR="00E95158" w:rsidRDefault="00E95158">
      <w:r>
        <w:t>A2</w:t>
      </w:r>
      <w:r>
        <w:tab/>
        <w:t>Innbydelse til anbudskonkurranse</w:t>
      </w:r>
    </w:p>
    <w:p w14:paraId="58F358CA" w14:textId="282F2824" w:rsidR="00E95158" w:rsidRDefault="00E95158">
      <w:r>
        <w:t>A3</w:t>
      </w:r>
      <w:r>
        <w:tab/>
        <w:t xml:space="preserve">Orientering om </w:t>
      </w:r>
      <w:r w:rsidR="00441837">
        <w:t>kontrakten</w:t>
      </w:r>
    </w:p>
    <w:p w14:paraId="58F358CB" w14:textId="77777777" w:rsidR="00E95158" w:rsidRDefault="00E95158"/>
    <w:p w14:paraId="58F358CC" w14:textId="77777777" w:rsidR="00E95158" w:rsidRDefault="00E95158">
      <w:pPr>
        <w:rPr>
          <w:b/>
          <w:bCs/>
        </w:rPr>
      </w:pPr>
      <w:r>
        <w:rPr>
          <w:b/>
          <w:bCs/>
        </w:rPr>
        <w:t>B</w:t>
      </w:r>
      <w:r>
        <w:rPr>
          <w:b/>
          <w:bCs/>
        </w:rPr>
        <w:tab/>
      </w:r>
      <w:r>
        <w:rPr>
          <w:b/>
          <w:bCs/>
        </w:rPr>
        <w:tab/>
        <w:t>Konkurranseregler og kvalifikasjonskrav</w:t>
      </w:r>
    </w:p>
    <w:p w14:paraId="58F358CD" w14:textId="77777777" w:rsidR="00E95158" w:rsidRDefault="00E95158">
      <w:r>
        <w:t>B1</w:t>
      </w:r>
      <w:r>
        <w:tab/>
      </w:r>
      <w:r>
        <w:tab/>
        <w:t>Konkurranseregler</w:t>
      </w:r>
    </w:p>
    <w:p w14:paraId="58F358CE" w14:textId="667CC478" w:rsidR="00E95158" w:rsidRDefault="00E95158">
      <w:r>
        <w:t>B2</w:t>
      </w:r>
      <w:r>
        <w:tab/>
      </w:r>
      <w:r>
        <w:tab/>
        <w:t xml:space="preserve">Krav til </w:t>
      </w:r>
      <w:r w:rsidR="0008017E">
        <w:t>leverandøre</w:t>
      </w:r>
      <w:r w:rsidR="00C23D1D">
        <w:t>n</w:t>
      </w:r>
      <w:r w:rsidR="0008017E">
        <w:t>s</w:t>
      </w:r>
      <w:r>
        <w:t xml:space="preserve"> kvalifikasjoner</w:t>
      </w:r>
    </w:p>
    <w:p w14:paraId="58F358CF" w14:textId="473773BA" w:rsidR="00E95158" w:rsidRDefault="00E95158">
      <w:r>
        <w:t>B3</w:t>
      </w:r>
      <w:r>
        <w:tab/>
      </w:r>
      <w:r>
        <w:tab/>
      </w:r>
      <w:r w:rsidR="0059294B" w:rsidRPr="0059294B">
        <w:t>Gjennomføring av konkurranse og valg av tilbud</w:t>
      </w:r>
    </w:p>
    <w:p w14:paraId="58F358D0" w14:textId="77777777" w:rsidR="00E95158" w:rsidRDefault="00E95158"/>
    <w:p w14:paraId="58F358D1" w14:textId="77777777" w:rsidR="00E95158" w:rsidRDefault="00E95158">
      <w:pPr>
        <w:rPr>
          <w:b/>
          <w:bCs/>
        </w:rPr>
      </w:pPr>
      <w:r>
        <w:rPr>
          <w:b/>
          <w:bCs/>
        </w:rPr>
        <w:t>C</w:t>
      </w:r>
      <w:r>
        <w:rPr>
          <w:b/>
          <w:bCs/>
        </w:rPr>
        <w:tab/>
      </w:r>
      <w:r>
        <w:rPr>
          <w:b/>
          <w:bCs/>
        </w:rPr>
        <w:tab/>
        <w:t>Kontraktsbestemmelser</w:t>
      </w:r>
    </w:p>
    <w:p w14:paraId="58F358D2" w14:textId="77777777" w:rsidR="00E95158" w:rsidRDefault="00E95158">
      <w:r>
        <w:t>C1</w:t>
      </w:r>
      <w:r>
        <w:tab/>
      </w:r>
      <w:r>
        <w:tab/>
        <w:t>Alminnelige kontraktsbestemmelser</w:t>
      </w:r>
    </w:p>
    <w:p w14:paraId="58F358D3" w14:textId="77777777" w:rsidR="00E95158" w:rsidRDefault="00E95158">
      <w:r>
        <w:t>C2</w:t>
      </w:r>
      <w:r>
        <w:tab/>
      </w:r>
      <w:r>
        <w:tab/>
        <w:t>Spesielle kontraktsbestemmelser for Statens vegvesen</w:t>
      </w:r>
    </w:p>
    <w:p w14:paraId="58F358D4" w14:textId="77777777" w:rsidR="00E95158" w:rsidRDefault="00E95158">
      <w:r>
        <w:t>C3</w:t>
      </w:r>
      <w:r>
        <w:tab/>
      </w:r>
      <w:r>
        <w:tab/>
        <w:t>Spesielle kontraktsbestemmelser</w:t>
      </w:r>
    </w:p>
    <w:p w14:paraId="58F358D5" w14:textId="77777777" w:rsidR="00E95158" w:rsidRDefault="00E95158">
      <w:r>
        <w:t>C4</w:t>
      </w:r>
      <w:r>
        <w:tab/>
      </w:r>
      <w:r>
        <w:tab/>
        <w:t>Avtaledokument</w:t>
      </w:r>
    </w:p>
    <w:p w14:paraId="58F358D6" w14:textId="77777777" w:rsidR="00E95158" w:rsidRDefault="00E95158"/>
    <w:p w14:paraId="58F358D7" w14:textId="77777777" w:rsidR="00E95158" w:rsidRDefault="00E95158">
      <w:pPr>
        <w:rPr>
          <w:b/>
          <w:bCs/>
        </w:rPr>
      </w:pPr>
      <w:r>
        <w:rPr>
          <w:b/>
          <w:bCs/>
        </w:rPr>
        <w:t>D</w:t>
      </w:r>
      <w:r>
        <w:rPr>
          <w:b/>
          <w:bCs/>
        </w:rPr>
        <w:tab/>
      </w:r>
      <w:r>
        <w:rPr>
          <w:b/>
          <w:bCs/>
        </w:rPr>
        <w:tab/>
        <w:t>Beskrivende del</w:t>
      </w:r>
    </w:p>
    <w:p w14:paraId="58F358D8" w14:textId="77777777" w:rsidR="00E95158" w:rsidRDefault="00E95158">
      <w:r>
        <w:t>D1</w:t>
      </w:r>
      <w:r>
        <w:tab/>
        <w:t>Beskrivelse</w:t>
      </w:r>
    </w:p>
    <w:p w14:paraId="58F358D9" w14:textId="31A4112A" w:rsidR="00E95158" w:rsidRDefault="00E95158">
      <w:r>
        <w:t>D2</w:t>
      </w:r>
      <w:r>
        <w:tab/>
      </w:r>
      <w:r w:rsidR="00811415">
        <w:t>S</w:t>
      </w:r>
      <w:r w:rsidRPr="00711BF8">
        <w:t>upplerende dokumenter</w:t>
      </w:r>
    </w:p>
    <w:p w14:paraId="58F358DA" w14:textId="77777777" w:rsidR="00E95158" w:rsidRDefault="00E95158"/>
    <w:p w14:paraId="58F358DB" w14:textId="77777777" w:rsidR="00E95158" w:rsidRDefault="00E95158">
      <w:pPr>
        <w:rPr>
          <w:b/>
          <w:bCs/>
        </w:rPr>
      </w:pPr>
      <w:r>
        <w:rPr>
          <w:b/>
          <w:bCs/>
        </w:rPr>
        <w:t>E</w:t>
      </w:r>
      <w:r>
        <w:rPr>
          <w:b/>
          <w:bCs/>
        </w:rPr>
        <w:tab/>
      </w:r>
      <w:r>
        <w:rPr>
          <w:b/>
          <w:bCs/>
        </w:rPr>
        <w:tab/>
        <w:t>Svardokumenter</w:t>
      </w:r>
    </w:p>
    <w:p w14:paraId="58F358DC" w14:textId="77777777" w:rsidR="00E95158" w:rsidRDefault="00E95158">
      <w:r>
        <w:t>E1</w:t>
      </w:r>
      <w:r>
        <w:tab/>
      </w:r>
      <w:r>
        <w:tab/>
        <w:t>Dokumentasjon fra tilbyder</w:t>
      </w:r>
    </w:p>
    <w:p w14:paraId="58F358DD" w14:textId="3D9FB1B1" w:rsidR="00E95158" w:rsidRDefault="00E95158">
      <w:r>
        <w:t>E2</w:t>
      </w:r>
      <w:r>
        <w:tab/>
      </w:r>
      <w:r>
        <w:tab/>
      </w:r>
      <w:r w:rsidR="00C37AEC">
        <w:t>Svardokument</w:t>
      </w:r>
      <w:r>
        <w:t xml:space="preserve"> for vurdering av </w:t>
      </w:r>
      <w:r w:rsidR="00C37AEC">
        <w:t>leverandørers</w:t>
      </w:r>
      <w:r>
        <w:t xml:space="preserve"> kvalifikasjoner</w:t>
      </w:r>
    </w:p>
    <w:p w14:paraId="58F358DE" w14:textId="77777777" w:rsidR="00E95158" w:rsidRDefault="00E95158">
      <w:r>
        <w:t>E3</w:t>
      </w:r>
      <w:r>
        <w:tab/>
      </w:r>
      <w:r>
        <w:tab/>
        <w:t>Beskrivelse med utfylte priser</w:t>
      </w:r>
    </w:p>
    <w:p w14:paraId="58F358DF" w14:textId="77777777" w:rsidR="00E95158" w:rsidRDefault="00E95158">
      <w:r>
        <w:t>E4</w:t>
      </w:r>
      <w:r>
        <w:tab/>
      </w:r>
      <w:r>
        <w:tab/>
        <w:t>Prisskjema: Timepriser for mannskap og maskiner</w:t>
      </w:r>
    </w:p>
    <w:p w14:paraId="58F358E0" w14:textId="77777777" w:rsidR="00E95158" w:rsidRDefault="00E95158">
      <w:r>
        <w:t>E5</w:t>
      </w:r>
      <w:r>
        <w:tab/>
      </w:r>
      <w:r>
        <w:tab/>
        <w:t>Tilbudsskjema</w:t>
      </w:r>
    </w:p>
    <w:p w14:paraId="58F358E1" w14:textId="77777777" w:rsidR="00E95158" w:rsidRDefault="00E95158"/>
    <w:p w14:paraId="58F358E2" w14:textId="77777777" w:rsidR="00E95158" w:rsidRDefault="00E95158"/>
    <w:sectPr w:rsidR="00E951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F07B6" w14:textId="77777777" w:rsidR="009B3E95" w:rsidRDefault="009B3E95">
      <w:r>
        <w:separator/>
      </w:r>
    </w:p>
  </w:endnote>
  <w:endnote w:type="continuationSeparator" w:id="0">
    <w:p w14:paraId="26FEE437" w14:textId="77777777" w:rsidR="009B3E95" w:rsidRDefault="009B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B53C" w14:textId="77777777" w:rsidR="00E121E8" w:rsidRDefault="00E121E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D286E" w14:textId="00458CCD" w:rsidR="00E121E8" w:rsidRPr="00CE517E" w:rsidRDefault="00E121E8" w:rsidP="00E121E8">
    <w:pPr>
      <w:pStyle w:val="Bunntekst"/>
      <w:rPr>
        <w:bCs/>
        <w:sz w:val="16"/>
        <w:szCs w:val="16"/>
      </w:rPr>
    </w:pPr>
    <w:r w:rsidRPr="00CE517E">
      <w:rPr>
        <w:bCs/>
        <w:sz w:val="16"/>
        <w:szCs w:val="16"/>
      </w:rPr>
      <w:t>Maldokument vegoppmerkingskontrakt – Drift og vedlikehold – Over EØS-terskelverdi – 8406 – Åpen anbudskonkurranse.</w:t>
    </w:r>
  </w:p>
  <w:p w14:paraId="0A22B42C" w14:textId="3788CB4C" w:rsidR="008D6C39" w:rsidRPr="00D62941" w:rsidRDefault="00E121E8" w:rsidP="00E121E8">
    <w:pPr>
      <w:pStyle w:val="Bunntekst"/>
      <w:tabs>
        <w:tab w:val="left" w:pos="7655"/>
      </w:tabs>
      <w:rPr>
        <w:bCs/>
      </w:rPr>
    </w:pPr>
    <w:r w:rsidRPr="00CE517E">
      <w:rPr>
        <w:bCs/>
        <w:sz w:val="16"/>
        <w:szCs w:val="16"/>
      </w:rPr>
      <w:t xml:space="preserve">Versjon </w:t>
    </w:r>
    <w:r w:rsidRPr="00AB7023">
      <w:rPr>
        <w:bCs/>
        <w:sz w:val="16"/>
        <w:szCs w:val="16"/>
      </w:rPr>
      <w:t>20</w:t>
    </w:r>
    <w:r w:rsidR="00CC2221" w:rsidRPr="00AB7023">
      <w:rPr>
        <w:bCs/>
        <w:sz w:val="16"/>
        <w:szCs w:val="16"/>
      </w:rPr>
      <w:t>2</w:t>
    </w:r>
    <w:r w:rsidR="00EB287A" w:rsidRPr="00AB7023">
      <w:rPr>
        <w:bCs/>
        <w:sz w:val="16"/>
        <w:szCs w:val="16"/>
      </w:rPr>
      <w:t>2-</w:t>
    </w:r>
    <w:r w:rsidR="00AB7023" w:rsidRPr="00AB7023">
      <w:rPr>
        <w:bCs/>
        <w:sz w:val="16"/>
        <w:szCs w:val="16"/>
      </w:rPr>
      <w:t>12</w:t>
    </w:r>
    <w:r w:rsidR="00EB287A" w:rsidRPr="00AB7023">
      <w:rPr>
        <w:bCs/>
        <w:sz w:val="16"/>
        <w:szCs w:val="16"/>
      </w:rPr>
      <w:t>-</w:t>
    </w:r>
    <w:r w:rsidR="00AB7023" w:rsidRPr="00AB7023">
      <w:rPr>
        <w:bCs/>
        <w:sz w:val="16"/>
        <w:szCs w:val="16"/>
      </w:rPr>
      <w:t>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585CF" w14:textId="77777777" w:rsidR="00E121E8" w:rsidRDefault="00E121E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DE2BE" w14:textId="77777777" w:rsidR="009B3E95" w:rsidRDefault="009B3E95">
      <w:r>
        <w:separator/>
      </w:r>
    </w:p>
  </w:footnote>
  <w:footnote w:type="continuationSeparator" w:id="0">
    <w:p w14:paraId="4316A95F" w14:textId="77777777" w:rsidR="009B3E95" w:rsidRDefault="009B3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44349" w14:textId="77777777" w:rsidR="00E121E8" w:rsidRDefault="00E121E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5342" w14:textId="61236E3C" w:rsidR="00D62941" w:rsidRPr="00D62941" w:rsidRDefault="00D62941">
    <w:pPr>
      <w:pStyle w:val="Topptekst"/>
      <w:rPr>
        <w:sz w:val="20"/>
      </w:rPr>
    </w:pPr>
    <w:r w:rsidRPr="00D62941">
      <w:rPr>
        <w:sz w:val="20"/>
      </w:rPr>
      <w:t>Statens vegvesen</w:t>
    </w:r>
    <w:r>
      <w:rPr>
        <w:sz w:val="20"/>
      </w:rPr>
      <w:tab/>
    </w:r>
    <w:r>
      <w:rPr>
        <w:sz w:val="20"/>
      </w:rPr>
      <w:tab/>
    </w:r>
    <w:r w:rsidRPr="00017AE8">
      <w:rPr>
        <w:sz w:val="20"/>
      </w:rPr>
      <w:t xml:space="preserve">A0 - </w:t>
    </w:r>
    <w:r w:rsidRPr="00017AE8">
      <w:rPr>
        <w:rStyle w:val="Sidetall"/>
        <w:sz w:val="20"/>
      </w:rPr>
      <w:fldChar w:fldCharType="begin"/>
    </w:r>
    <w:r w:rsidRPr="00017AE8">
      <w:rPr>
        <w:rStyle w:val="Sidetall"/>
        <w:sz w:val="20"/>
      </w:rPr>
      <w:instrText xml:space="preserve"> PAGE </w:instrText>
    </w:r>
    <w:r w:rsidRPr="00017AE8">
      <w:rPr>
        <w:rStyle w:val="Sidetall"/>
        <w:sz w:val="20"/>
      </w:rPr>
      <w:fldChar w:fldCharType="separate"/>
    </w:r>
    <w:r w:rsidRPr="00017AE8">
      <w:rPr>
        <w:rStyle w:val="Sidetall"/>
        <w:sz w:val="20"/>
      </w:rPr>
      <w:t>1</w:t>
    </w:r>
    <w:r w:rsidRPr="00017AE8">
      <w:rPr>
        <w:rStyle w:val="Sidetall"/>
        <w:sz w:val="20"/>
      </w:rPr>
      <w:fldChar w:fldCharType="end"/>
    </w:r>
  </w:p>
  <w:p w14:paraId="4A8C3820" w14:textId="46B82184" w:rsidR="00D62941" w:rsidRPr="00D62941" w:rsidRDefault="00D62941">
    <w:pPr>
      <w:pStyle w:val="Topptekst"/>
      <w:rPr>
        <w:sz w:val="20"/>
      </w:rPr>
    </w:pPr>
    <w:r w:rsidRPr="00D62941">
      <w:rPr>
        <w:sz w:val="20"/>
      </w:rPr>
      <w:t>Vegoppmerking</w:t>
    </w:r>
  </w:p>
  <w:p w14:paraId="20EAA10B" w14:textId="49C8EE18" w:rsidR="00D62941" w:rsidRPr="00D62941" w:rsidRDefault="00D62941">
    <w:pPr>
      <w:pStyle w:val="Topptekst"/>
      <w:rPr>
        <w:sz w:val="20"/>
      </w:rPr>
    </w:pPr>
    <w:r w:rsidRPr="00D62941">
      <w:rPr>
        <w:sz w:val="20"/>
        <w:highlight w:val="lightGray"/>
      </w:rPr>
      <w:t>Ko</w:t>
    </w:r>
    <w:r w:rsidRPr="00711BF8">
      <w:rPr>
        <w:sz w:val="20"/>
        <w:highlight w:val="lightGray"/>
      </w:rPr>
      <w:t>ntrakt</w:t>
    </w:r>
    <w:r w:rsidR="00711BF8" w:rsidRPr="00711BF8">
      <w:rPr>
        <w:sz w:val="20"/>
        <w:highlight w:val="lightGray"/>
      </w:rPr>
      <w:t>snavn</w:t>
    </w:r>
    <w:r w:rsidR="00711BF8">
      <w:rPr>
        <w:sz w:val="20"/>
      </w:rPr>
      <w:t xml:space="preserve"> 202</w:t>
    </w:r>
    <w:r w:rsidR="00711BF8" w:rsidRPr="00711BF8">
      <w:rPr>
        <w:sz w:val="20"/>
        <w:highlight w:val="lightGray"/>
      </w:rPr>
      <w:t>å</w:t>
    </w:r>
    <w:r w:rsidR="00711BF8">
      <w:rPr>
        <w:sz w:val="20"/>
      </w:rPr>
      <w:t>-202</w:t>
    </w:r>
    <w:r w:rsidR="00711BF8" w:rsidRPr="00711BF8">
      <w:rPr>
        <w:sz w:val="20"/>
        <w:highlight w:val="lightGray"/>
      </w:rPr>
      <w:t>å</w:t>
    </w:r>
  </w:p>
  <w:p w14:paraId="58F358EA" w14:textId="26D2F15D" w:rsidR="00616E36" w:rsidRDefault="00616E36">
    <w:pPr>
      <w:pStyle w:val="Topptekst"/>
      <w:rPr>
        <w:b/>
        <w:bCs/>
        <w:sz w:val="20"/>
      </w:rPr>
    </w:pPr>
    <w:r>
      <w:rPr>
        <w:b/>
        <w:bCs/>
        <w:sz w:val="20"/>
      </w:rPr>
      <w:t xml:space="preserve">A </w:t>
    </w:r>
    <w:r w:rsidR="00B77FAD" w:rsidRPr="00B77FAD">
      <w:rPr>
        <w:b/>
        <w:bCs/>
        <w:sz w:val="20"/>
      </w:rPr>
      <w:t>Informasjon om kontrakten</w:t>
    </w:r>
  </w:p>
  <w:p w14:paraId="58F358EB" w14:textId="4BC157F4" w:rsidR="00616E36" w:rsidRDefault="00616E36" w:rsidP="0043765F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8505"/>
        <w:tab w:val="left" w:pos="8625"/>
        <w:tab w:val="right" w:pos="8820"/>
      </w:tabs>
      <w:rPr>
        <w:b/>
        <w:bCs/>
        <w:sz w:val="20"/>
      </w:rPr>
    </w:pPr>
    <w:r>
      <w:rPr>
        <w:b/>
        <w:bCs/>
        <w:sz w:val="20"/>
      </w:rPr>
      <w:t>A0 Forside og innholdsliste</w:t>
    </w:r>
    <w:r>
      <w:rPr>
        <w:b/>
        <w:bCs/>
        <w:sz w:val="20"/>
      </w:rPr>
      <w:tab/>
    </w:r>
    <w:r w:rsidR="00D62941" w:rsidRPr="00017AE8">
      <w:rPr>
        <w:sz w:val="20"/>
      </w:rPr>
      <w:t>202</w:t>
    </w:r>
    <w:r w:rsidR="00D62941" w:rsidRPr="00017AE8">
      <w:rPr>
        <w:sz w:val="20"/>
        <w:highlight w:val="lightGray"/>
      </w:rPr>
      <w:t>å-mm-dd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BB3A" w14:textId="77777777" w:rsidR="00E121E8" w:rsidRDefault="00E121E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86F"/>
    <w:rsid w:val="00017AE8"/>
    <w:rsid w:val="00030250"/>
    <w:rsid w:val="00045BD8"/>
    <w:rsid w:val="000608C8"/>
    <w:rsid w:val="0008017E"/>
    <w:rsid w:val="00087D13"/>
    <w:rsid w:val="000905CE"/>
    <w:rsid w:val="00096F70"/>
    <w:rsid w:val="000A2E45"/>
    <w:rsid w:val="000B6D0B"/>
    <w:rsid w:val="000E0586"/>
    <w:rsid w:val="00150A09"/>
    <w:rsid w:val="0015343A"/>
    <w:rsid w:val="00192F4D"/>
    <w:rsid w:val="001A5A2B"/>
    <w:rsid w:val="001B097D"/>
    <w:rsid w:val="001D42EE"/>
    <w:rsid w:val="001D437A"/>
    <w:rsid w:val="001F386F"/>
    <w:rsid w:val="00255C13"/>
    <w:rsid w:val="00276F12"/>
    <w:rsid w:val="00296388"/>
    <w:rsid w:val="002B10A3"/>
    <w:rsid w:val="002C557D"/>
    <w:rsid w:val="002C69AD"/>
    <w:rsid w:val="002D32FC"/>
    <w:rsid w:val="003F1C4A"/>
    <w:rsid w:val="0041528C"/>
    <w:rsid w:val="00415390"/>
    <w:rsid w:val="0043765F"/>
    <w:rsid w:val="00440297"/>
    <w:rsid w:val="00441837"/>
    <w:rsid w:val="004513BD"/>
    <w:rsid w:val="00497598"/>
    <w:rsid w:val="004B50D9"/>
    <w:rsid w:val="004C5242"/>
    <w:rsid w:val="004C742D"/>
    <w:rsid w:val="00507B6C"/>
    <w:rsid w:val="005261E2"/>
    <w:rsid w:val="00587DDF"/>
    <w:rsid w:val="0059294B"/>
    <w:rsid w:val="00616E36"/>
    <w:rsid w:val="00626039"/>
    <w:rsid w:val="00645634"/>
    <w:rsid w:val="006571BC"/>
    <w:rsid w:val="0067596C"/>
    <w:rsid w:val="00677F91"/>
    <w:rsid w:val="006B3043"/>
    <w:rsid w:val="006B3E30"/>
    <w:rsid w:val="006C040E"/>
    <w:rsid w:val="00711BF8"/>
    <w:rsid w:val="0071231B"/>
    <w:rsid w:val="00756ACA"/>
    <w:rsid w:val="0077394A"/>
    <w:rsid w:val="007D7461"/>
    <w:rsid w:val="007E56B8"/>
    <w:rsid w:val="0080059B"/>
    <w:rsid w:val="00811415"/>
    <w:rsid w:val="00842467"/>
    <w:rsid w:val="0085558F"/>
    <w:rsid w:val="0085789B"/>
    <w:rsid w:val="00880B95"/>
    <w:rsid w:val="008A5632"/>
    <w:rsid w:val="008A77AB"/>
    <w:rsid w:val="008C14D5"/>
    <w:rsid w:val="008D6C39"/>
    <w:rsid w:val="008E4F76"/>
    <w:rsid w:val="008F1F90"/>
    <w:rsid w:val="008F4B33"/>
    <w:rsid w:val="0094129C"/>
    <w:rsid w:val="009655D0"/>
    <w:rsid w:val="009779CC"/>
    <w:rsid w:val="00995FA3"/>
    <w:rsid w:val="009B0F70"/>
    <w:rsid w:val="009B3E95"/>
    <w:rsid w:val="009B6D19"/>
    <w:rsid w:val="009C4AA5"/>
    <w:rsid w:val="00A14B18"/>
    <w:rsid w:val="00A26382"/>
    <w:rsid w:val="00A71AE2"/>
    <w:rsid w:val="00AB0521"/>
    <w:rsid w:val="00AB7023"/>
    <w:rsid w:val="00B06118"/>
    <w:rsid w:val="00B073A1"/>
    <w:rsid w:val="00B77FAD"/>
    <w:rsid w:val="00B805E4"/>
    <w:rsid w:val="00B825C0"/>
    <w:rsid w:val="00BB155C"/>
    <w:rsid w:val="00BF52D6"/>
    <w:rsid w:val="00BF5E8B"/>
    <w:rsid w:val="00C06C4F"/>
    <w:rsid w:val="00C17A8C"/>
    <w:rsid w:val="00C23D1D"/>
    <w:rsid w:val="00C37AEC"/>
    <w:rsid w:val="00C5271B"/>
    <w:rsid w:val="00C66A3D"/>
    <w:rsid w:val="00C70EF4"/>
    <w:rsid w:val="00C745A4"/>
    <w:rsid w:val="00C86700"/>
    <w:rsid w:val="00C9296E"/>
    <w:rsid w:val="00CC2221"/>
    <w:rsid w:val="00CE517E"/>
    <w:rsid w:val="00D0125E"/>
    <w:rsid w:val="00D10E63"/>
    <w:rsid w:val="00D227FE"/>
    <w:rsid w:val="00D52970"/>
    <w:rsid w:val="00D62941"/>
    <w:rsid w:val="00D70975"/>
    <w:rsid w:val="00D91C7B"/>
    <w:rsid w:val="00DD12FA"/>
    <w:rsid w:val="00DD53B6"/>
    <w:rsid w:val="00E121E8"/>
    <w:rsid w:val="00E174DD"/>
    <w:rsid w:val="00E36229"/>
    <w:rsid w:val="00E64740"/>
    <w:rsid w:val="00E72117"/>
    <w:rsid w:val="00E870F9"/>
    <w:rsid w:val="00E95158"/>
    <w:rsid w:val="00EA03B0"/>
    <w:rsid w:val="00EB1563"/>
    <w:rsid w:val="00EB167F"/>
    <w:rsid w:val="00EB287A"/>
    <w:rsid w:val="00EE00DD"/>
    <w:rsid w:val="00EE7573"/>
    <w:rsid w:val="00EF5150"/>
    <w:rsid w:val="00F10FD1"/>
    <w:rsid w:val="00F431EA"/>
    <w:rsid w:val="00F4754E"/>
    <w:rsid w:val="00F73F21"/>
    <w:rsid w:val="00FA1962"/>
    <w:rsid w:val="00FD0D19"/>
    <w:rsid w:val="00FD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F3589F"/>
  <w15:docId w15:val="{71F6CBB2-A6EF-43A4-8DFB-C9FFFEE78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bCs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paragraph" w:styleId="Bobletekst">
    <w:name w:val="Balloon Text"/>
    <w:basedOn w:val="Normal"/>
    <w:semiHidden/>
    <w:rsid w:val="007D7461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4513BD"/>
    <w:rPr>
      <w:sz w:val="24"/>
      <w:szCs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756ACA"/>
    <w:rPr>
      <w:sz w:val="24"/>
      <w:szCs w:val="24"/>
      <w:lang w:eastAsia="en-US"/>
    </w:rPr>
  </w:style>
  <w:style w:type="paragraph" w:styleId="Revisjon">
    <w:name w:val="Revision"/>
    <w:hidden/>
    <w:uiPriority w:val="99"/>
    <w:semiHidden/>
    <w:rsid w:val="001D437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0_Forside_Innholds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Props1.xml><?xml version="1.0" encoding="utf-8"?>
<ds:datastoreItem xmlns:ds="http://schemas.openxmlformats.org/officeDocument/2006/customXml" ds:itemID="{04DF5F70-452C-43EB-BCCF-375F3CE440F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54EB63B7-3AC4-4367-ACE9-16969AE338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1C280-5342-4E1C-806A-C49C36257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54398-894A-4E95-8E63-12219E3891D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R763V_A0_Forside_Innholdsliste_20161201</Template>
  <TotalTime>5</TotalTime>
  <Pages>2</Pages>
  <Words>148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5</cp:revision>
  <cp:lastPrinted>2020-11-16T12:25:00Z</cp:lastPrinted>
  <dcterms:created xsi:type="dcterms:W3CDTF">2022-01-28T08:56:00Z</dcterms:created>
  <dcterms:modified xsi:type="dcterms:W3CDTF">2022-12-21T12:03:00Z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1453502043</vt:i4>
  </property>
  <property fmtid="{D5CDD505-2E9C-101B-9397-08002B2CF9AE}" pid="3" name="_EmailSubject">
    <vt:lpwstr/>
  </property>
  <property fmtid="{D5CDD505-2E9C-101B-9397-08002B2CF9AE}" pid="4" name="_AuthorEmail">
    <vt:lpwstr>ole.molstad@vegvesen.no</vt:lpwstr>
  </property>
  <property fmtid="{D5CDD505-2E9C-101B-9397-08002B2CF9AE}" pid="5" name="_AuthorEmailDisplayName">
    <vt:lpwstr>Molstad Ole Sverre</vt:lpwstr>
  </property>
  <property fmtid="{D5CDD505-2E9C-101B-9397-08002B2CF9AE}" pid="6" name="_ReviewingToolsShownOnce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2022-10-26T10:26:00Z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55418a6e-df1b-442a-9586-d807f0d63398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TaxKeyword">
    <vt:lpwstr/>
  </property>
  <property fmtid="{D5CDD505-2E9C-101B-9397-08002B2CF9AE}" pid="15" name="Prossområde">
    <vt:lpwstr/>
  </property>
  <property fmtid="{D5CDD505-2E9C-101B-9397-08002B2CF9AE}" pid="16" name="ContentTypeId">
    <vt:lpwstr>0x01010058F483C9552BB5498DA378941DAA737500D8F7D2910A57BE4D9C0F499D068C7567</vt:lpwstr>
  </property>
  <property fmtid="{D5CDD505-2E9C-101B-9397-08002B2CF9AE}" pid="17" name="Knaggtest">
    <vt:lpwstr/>
  </property>
  <property fmtid="{D5CDD505-2E9C-101B-9397-08002B2CF9AE}" pid="18" name="f898bcb951044ca5ba5ee94f74cf616e">
    <vt:lpwstr/>
  </property>
  <property fmtid="{D5CDD505-2E9C-101B-9397-08002B2CF9AE}" pid="19" name="Dokumentstatus">
    <vt:lpwstr>1;#Under arbeid|f39d8bcc-2a80-4417-a67a-9134b0a418c4</vt:lpwstr>
  </property>
  <property fmtid="{D5CDD505-2E9C-101B-9397-08002B2CF9AE}" pid="20" name="Prosessområder">
    <vt:lpwstr/>
  </property>
  <property fmtid="{D5CDD505-2E9C-101B-9397-08002B2CF9AE}" pid="21" name="Organisasjonsenhet">
    <vt:lpwstr>4;#Drift og vedlikehold|ed01d78b-6be5-4ad2-998f-411aea556b4c</vt:lpwstr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  <property fmtid="{D5CDD505-2E9C-101B-9397-08002B2CF9AE}" pid="27" name="xd_Signature">
    <vt:bool>false</vt:bool>
  </property>
  <property fmtid="{D5CDD505-2E9C-101B-9397-08002B2CF9AE}" pid="28" name="MediaServiceImageTags">
    <vt:lpwstr/>
  </property>
  <property fmtid="{D5CDD505-2E9C-101B-9397-08002B2CF9AE}" pid="31" name="lcf76f155ced4ddcb4097134ff3c332f">
    <vt:lpwstr/>
  </property>
</Properties>
</file>